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17B02C29" w:rsidR="008841E3" w:rsidRPr="003B5F20" w:rsidRDefault="00AD429D" w:rsidP="003C4BA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202А_</w:t>
            </w:r>
            <w:r w:rsidR="003C4BA8">
              <w:rPr>
                <w:b/>
                <w:sz w:val="26"/>
                <w:szCs w:val="26"/>
                <w:lang w:val="en-US"/>
              </w:rPr>
              <w:t>348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42BD12E4" w:rsidR="008841E3" w:rsidRPr="003B5F20" w:rsidRDefault="00B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854D8">
              <w:rPr>
                <w:b/>
                <w:sz w:val="26"/>
                <w:szCs w:val="26"/>
              </w:rPr>
              <w:t>2338309</w:t>
            </w:r>
          </w:p>
        </w:tc>
      </w:tr>
    </w:tbl>
    <w:p w14:paraId="3D65D745" w14:textId="77777777" w:rsidR="0097780D" w:rsidRDefault="0097780D" w:rsidP="0097780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14:paraId="07003DD3" w14:textId="77777777" w:rsidR="0097780D" w:rsidRDefault="0097780D" w:rsidP="0097780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14:paraId="2F506D45" w14:textId="77777777" w:rsidR="0097780D" w:rsidRDefault="0097780D" w:rsidP="0097780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14:paraId="3B7CAA96" w14:textId="77777777" w:rsidR="0097780D" w:rsidRDefault="0097780D" w:rsidP="0097780D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 /_____________ </w:t>
      </w:r>
    </w:p>
    <w:p w14:paraId="38A91103" w14:textId="77777777" w:rsidR="0097780D" w:rsidRDefault="0097780D" w:rsidP="0097780D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 20_____ г.</w:t>
      </w:r>
    </w:p>
    <w:p w14:paraId="4819DACD" w14:textId="77777777" w:rsidR="00D4459E" w:rsidRDefault="00D4459E" w:rsidP="00D4459E"/>
    <w:p w14:paraId="278E2232" w14:textId="77777777" w:rsidR="00B854D8" w:rsidRPr="004300A5" w:rsidRDefault="00B854D8" w:rsidP="00B854D8"/>
    <w:p w14:paraId="34D40EC3" w14:textId="77777777" w:rsidR="008841E3" w:rsidRPr="003B5F20" w:rsidRDefault="008841E3"/>
    <w:p w14:paraId="34D40EC4" w14:textId="77777777" w:rsidR="008841E3" w:rsidRPr="003B5F20" w:rsidRDefault="008841E3"/>
    <w:p w14:paraId="34D40EC5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77777777" w:rsidR="008841E3" w:rsidRPr="003B5F20" w:rsidRDefault="00AD429D">
      <w:pPr>
        <w:ind w:firstLine="0"/>
        <w:jc w:val="center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 xml:space="preserve">на поставку </w:t>
      </w:r>
      <w:r w:rsidRPr="003B5F20">
        <w:rPr>
          <w:b/>
          <w:bCs/>
          <w:sz w:val="26"/>
          <w:szCs w:val="26"/>
        </w:rPr>
        <w:t>линейной арматуры и гасителей вибрации</w:t>
      </w:r>
      <w:r w:rsidRPr="003B5F20">
        <w:rPr>
          <w:b/>
          <w:sz w:val="26"/>
          <w:szCs w:val="26"/>
        </w:rPr>
        <w:t xml:space="preserve"> </w:t>
      </w:r>
    </w:p>
    <w:p w14:paraId="34D40EC8" w14:textId="69F549F3" w:rsidR="008841E3" w:rsidRPr="003B5F20" w:rsidRDefault="00537A2D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D429D" w:rsidRPr="003B5F20">
        <w:rPr>
          <w:b/>
          <w:sz w:val="26"/>
          <w:szCs w:val="26"/>
        </w:rPr>
        <w:t>Проводник</w:t>
      </w:r>
      <w:r w:rsidR="00B854D8">
        <w:rPr>
          <w:b/>
          <w:sz w:val="26"/>
          <w:szCs w:val="26"/>
        </w:rPr>
        <w:t xml:space="preserve"> </w:t>
      </w:r>
      <w:r w:rsidR="00B854D8" w:rsidRPr="00B854D8">
        <w:rPr>
          <w:b/>
          <w:sz w:val="26"/>
          <w:szCs w:val="26"/>
        </w:rPr>
        <w:t>ЗП-21 L1м 25.0001</w:t>
      </w:r>
      <w:r>
        <w:rPr>
          <w:b/>
          <w:sz w:val="26"/>
          <w:szCs w:val="26"/>
        </w:rPr>
        <w:t>)</w:t>
      </w:r>
      <w:r w:rsidR="00AD429D" w:rsidRPr="003B5F20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(или эквивалент) Лот № 202A</w:t>
      </w:r>
    </w:p>
    <w:p w14:paraId="34D40EC9" w14:textId="77777777" w:rsidR="008841E3" w:rsidRDefault="008841E3">
      <w:pPr>
        <w:spacing w:line="276" w:lineRule="auto"/>
        <w:ind w:firstLine="709"/>
        <w:rPr>
          <w:sz w:val="24"/>
          <w:szCs w:val="24"/>
        </w:rPr>
      </w:pPr>
    </w:p>
    <w:p w14:paraId="1D600596" w14:textId="77777777" w:rsidR="004F629F" w:rsidRPr="003B5F20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5CB9D038" w14:textId="77777777" w:rsidR="000E3FA3" w:rsidRDefault="000E3FA3" w:rsidP="000E3FA3">
      <w:pPr>
        <w:pStyle w:val="1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bookmarkEnd w:id="0"/>
    <w:p w14:paraId="651F5656" w14:textId="77777777" w:rsidR="00903542" w:rsidRDefault="00903542">
      <w:pPr>
        <w:spacing w:line="276" w:lineRule="auto"/>
        <w:ind w:firstLine="709"/>
        <w:rPr>
          <w:sz w:val="24"/>
          <w:szCs w:val="24"/>
        </w:rPr>
      </w:pPr>
    </w:p>
    <w:p w14:paraId="7E401EE5" w14:textId="7CEE287B" w:rsidR="00903542" w:rsidRPr="003B5F20" w:rsidRDefault="00903542">
      <w:pPr>
        <w:spacing w:line="276" w:lineRule="auto"/>
        <w:ind w:firstLine="709"/>
        <w:rPr>
          <w:sz w:val="24"/>
          <w:szCs w:val="24"/>
        </w:rPr>
      </w:pPr>
      <w:r>
        <w:rPr>
          <w:noProof/>
        </w:rPr>
        <w:drawing>
          <wp:inline distT="0" distB="0" distL="0" distR="0" wp14:anchorId="5793E919" wp14:editId="31BA2216">
            <wp:extent cx="5696765" cy="4143375"/>
            <wp:effectExtent l="0" t="0" r="0" b="0"/>
            <wp:docPr id="1" name="Рисунок 1" descr="C:\Users\onischenko.ma\Desktop\1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ischenko.ma\Desktop\116.gif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033" t="9608" r="12362" b="54108"/>
                    <a:stretch/>
                  </pic:blipFill>
                  <pic:spPr bwMode="auto">
                    <a:xfrm>
                      <a:off x="0" y="0"/>
                      <a:ext cx="5703968" cy="41486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655942" w14:textId="77777777" w:rsidR="00B854D8" w:rsidRDefault="00B854D8">
      <w:pPr>
        <w:tabs>
          <w:tab w:val="left" w:pos="1134"/>
        </w:tabs>
        <w:ind w:firstLine="709"/>
        <w:rPr>
          <w:color w:val="FF0000"/>
          <w:sz w:val="24"/>
          <w:szCs w:val="24"/>
        </w:rPr>
      </w:pPr>
    </w:p>
    <w:tbl>
      <w:tblPr>
        <w:tblW w:w="0" w:type="auto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0"/>
        <w:gridCol w:w="4245"/>
        <w:gridCol w:w="2190"/>
        <w:gridCol w:w="2070"/>
      </w:tblGrid>
      <w:tr w:rsidR="004F629F" w14:paraId="30BF38BE" w14:textId="79EFEF30" w:rsidTr="004F629F">
        <w:trPr>
          <w:trHeight w:val="285"/>
        </w:trPr>
        <w:tc>
          <w:tcPr>
            <w:tcW w:w="1830" w:type="dxa"/>
          </w:tcPr>
          <w:p w14:paraId="5DC02E5B" w14:textId="1CF92ECD" w:rsidR="004F629F" w:rsidRPr="004F629F" w:rsidRDefault="004F629F" w:rsidP="004F629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F629F">
              <w:rPr>
                <w:sz w:val="24"/>
                <w:szCs w:val="24"/>
              </w:rPr>
              <w:t>Поз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45" w:type="dxa"/>
          </w:tcPr>
          <w:p w14:paraId="4B26AC52" w14:textId="00955520" w:rsidR="004F629F" w:rsidRPr="004F629F" w:rsidRDefault="004F629F" w:rsidP="004F629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4F629F">
              <w:rPr>
                <w:sz w:val="24"/>
                <w:szCs w:val="24"/>
              </w:rPr>
              <w:t>Наименование</w:t>
            </w:r>
            <w:r w:rsidR="00914E41">
              <w:rPr>
                <w:sz w:val="24"/>
                <w:szCs w:val="24"/>
              </w:rPr>
              <w:t xml:space="preserve"> детали</w:t>
            </w:r>
          </w:p>
        </w:tc>
        <w:tc>
          <w:tcPr>
            <w:tcW w:w="2190" w:type="dxa"/>
          </w:tcPr>
          <w:p w14:paraId="15DC30B8" w14:textId="611EF085" w:rsidR="004F629F" w:rsidRPr="004F629F" w:rsidRDefault="00914E41" w:rsidP="004F629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2560DC">
              <w:rPr>
                <w:bCs/>
                <w:sz w:val="22"/>
                <w:szCs w:val="22"/>
              </w:rPr>
              <w:t>Количество</w:t>
            </w:r>
          </w:p>
        </w:tc>
        <w:tc>
          <w:tcPr>
            <w:tcW w:w="2070" w:type="dxa"/>
          </w:tcPr>
          <w:p w14:paraId="04B80757" w14:textId="7F93BB69" w:rsidR="004F629F" w:rsidRPr="004F629F" w:rsidRDefault="00914E41" w:rsidP="004F629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</w:t>
            </w:r>
          </w:p>
        </w:tc>
      </w:tr>
      <w:tr w:rsidR="004F629F" w14:paraId="6F538CF3" w14:textId="5F9AF0D5" w:rsidTr="00914E41">
        <w:trPr>
          <w:trHeight w:val="270"/>
        </w:trPr>
        <w:tc>
          <w:tcPr>
            <w:tcW w:w="1830" w:type="dxa"/>
          </w:tcPr>
          <w:p w14:paraId="6182BB2D" w14:textId="56A19893" w:rsidR="004F629F" w:rsidRPr="00914E41" w:rsidRDefault="00914E41" w:rsidP="004F629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4245" w:type="dxa"/>
          </w:tcPr>
          <w:p w14:paraId="725F906C" w14:textId="7B646C74" w:rsidR="004F629F" w:rsidRPr="00914E41" w:rsidRDefault="00914E41" w:rsidP="004F629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560DC">
              <w:rPr>
                <w:bCs/>
                <w:sz w:val="22"/>
                <w:szCs w:val="22"/>
              </w:rPr>
              <w:t>Полоса 5х50 ГОСТ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560DC">
              <w:rPr>
                <w:bCs/>
                <w:sz w:val="22"/>
                <w:szCs w:val="22"/>
              </w:rPr>
              <w:t>103-76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  <w:lang w:val="en-US"/>
              </w:rPr>
              <w:t>L=80</w:t>
            </w:r>
          </w:p>
        </w:tc>
        <w:tc>
          <w:tcPr>
            <w:tcW w:w="2190" w:type="dxa"/>
          </w:tcPr>
          <w:p w14:paraId="34E5AEA7" w14:textId="5D20BE20" w:rsidR="004F629F" w:rsidRPr="00914E41" w:rsidRDefault="00914E41" w:rsidP="004F629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070" w:type="dxa"/>
          </w:tcPr>
          <w:p w14:paraId="561604BA" w14:textId="6189B8C2" w:rsidR="004F629F" w:rsidRPr="004F629F" w:rsidRDefault="00914E41" w:rsidP="004F629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0,23 кг</w:t>
            </w:r>
          </w:p>
        </w:tc>
      </w:tr>
      <w:tr w:rsidR="00914E41" w14:paraId="365240F3" w14:textId="77777777" w:rsidTr="004F629F">
        <w:trPr>
          <w:trHeight w:val="180"/>
        </w:trPr>
        <w:tc>
          <w:tcPr>
            <w:tcW w:w="1830" w:type="dxa"/>
          </w:tcPr>
          <w:p w14:paraId="167726BD" w14:textId="106711C0" w:rsidR="00914E41" w:rsidRPr="00914E41" w:rsidRDefault="00914E41" w:rsidP="004F629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4245" w:type="dxa"/>
          </w:tcPr>
          <w:p w14:paraId="7415D76E" w14:textId="44750D89" w:rsidR="00914E41" w:rsidRPr="00914E41" w:rsidRDefault="00914E41" w:rsidP="00914E41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966B4A">
              <w:rPr>
                <w:sz w:val="22"/>
                <w:szCs w:val="22"/>
              </w:rPr>
              <w:t xml:space="preserve">Круг </w:t>
            </w:r>
            <w:r>
              <w:rPr>
                <w:sz w:val="22"/>
                <w:szCs w:val="22"/>
                <w:lang w:val="en-US"/>
              </w:rPr>
              <w:t xml:space="preserve">d10 </w:t>
            </w:r>
            <w:r>
              <w:rPr>
                <w:sz w:val="22"/>
                <w:szCs w:val="22"/>
              </w:rPr>
              <w:t>ГОСТ 2590-88</w:t>
            </w:r>
          </w:p>
        </w:tc>
        <w:tc>
          <w:tcPr>
            <w:tcW w:w="2190" w:type="dxa"/>
          </w:tcPr>
          <w:p w14:paraId="04F68EB3" w14:textId="4C2AC77D" w:rsidR="00914E41" w:rsidRPr="00914E41" w:rsidRDefault="00914E41" w:rsidP="004F629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2070" w:type="dxa"/>
          </w:tcPr>
          <w:p w14:paraId="01CD26B3" w14:textId="7B81D000" w:rsidR="00914E41" w:rsidRPr="004F629F" w:rsidRDefault="00914E41" w:rsidP="004F629F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0,62 г/м</w:t>
            </w:r>
          </w:p>
        </w:tc>
      </w:tr>
    </w:tbl>
    <w:p w14:paraId="08E9E14F" w14:textId="77777777" w:rsidR="004F629F" w:rsidRDefault="004F629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F753A37" w14:textId="77777777" w:rsidR="004F629F" w:rsidRPr="003B5F20" w:rsidRDefault="004F629F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запасные части, впервые поставляемые заводом - изготовителем для нужд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3B5F20">
        <w:rPr>
          <w:sz w:val="24"/>
          <w:szCs w:val="24"/>
        </w:rPr>
        <w:t>энергообъектах</w:t>
      </w:r>
      <w:proofErr w:type="spellEnd"/>
      <w:r w:rsidRPr="003B5F20">
        <w:rPr>
          <w:sz w:val="24"/>
          <w:szCs w:val="24"/>
        </w:rPr>
        <w:t xml:space="preserve">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4D40EE1" w14:textId="0210D8A1" w:rsidR="008841E3" w:rsidRPr="00B33412" w:rsidRDefault="00AD429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3B5F20">
        <w:rPr>
          <w:sz w:val="24"/>
          <w:szCs w:val="24"/>
        </w:rPr>
        <w:tab/>
      </w:r>
      <w:r w:rsidRPr="00B33412">
        <w:rPr>
          <w:sz w:val="24"/>
          <w:szCs w:val="24"/>
        </w:rPr>
        <w:tab/>
      </w:r>
      <w:r w:rsidR="00537A2D" w:rsidRPr="00B33412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537A2D" w:rsidRPr="00B33412">
        <w:rPr>
          <w:sz w:val="24"/>
          <w:szCs w:val="24"/>
        </w:rPr>
        <w:t>Россети</w:t>
      </w:r>
      <w:proofErr w:type="spellEnd"/>
      <w:r w:rsidR="00537A2D" w:rsidRPr="00B33412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77777777" w:rsidR="008841E3" w:rsidRPr="003B5F20" w:rsidRDefault="00AD429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6C0DD6E4" w14:textId="77777777" w:rsidR="000E3FA3" w:rsidRDefault="000E3FA3" w:rsidP="000E3FA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0E3FA3">
        <w:rPr>
          <w:sz w:val="24"/>
          <w:szCs w:val="24"/>
        </w:rPr>
        <w:t>ТУ 3449-001-52819896-2010 «Арматура линейная».</w:t>
      </w:r>
    </w:p>
    <w:p w14:paraId="34D40EE4" w14:textId="69F9D326" w:rsidR="008841E3" w:rsidRPr="003B5F20" w:rsidRDefault="00AD429D" w:rsidP="000E3FA3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34D40EE5" w14:textId="77777777" w:rsidR="008841E3" w:rsidRPr="003B5F20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1167C5">
        <w:rPr>
          <w:szCs w:val="24"/>
        </w:rPr>
        <w:t>Россети</w:t>
      </w:r>
      <w:proofErr w:type="spellEnd"/>
      <w:r w:rsidR="001167C5">
        <w:rPr>
          <w:szCs w:val="24"/>
        </w:rPr>
        <w:t xml:space="preserve">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E70B734" w14:textId="42A81E1A" w:rsidR="00B854D8" w:rsidRDefault="00B854D8" w:rsidP="00B854D8">
      <w:pPr>
        <w:tabs>
          <w:tab w:val="left" w:pos="4365"/>
        </w:tabs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1312" behindDoc="1" locked="0" layoutInCell="1" allowOverlap="1" wp14:anchorId="216945CC" wp14:editId="4697A2E3">
            <wp:simplePos x="0" y="0"/>
            <wp:positionH relativeFrom="column">
              <wp:posOffset>2954655</wp:posOffset>
            </wp:positionH>
            <wp:positionV relativeFrom="paragraph">
              <wp:posOffset>134620</wp:posOffset>
            </wp:positionV>
            <wp:extent cx="1771650" cy="1084580"/>
            <wp:effectExtent l="0" t="0" r="0" b="1270"/>
            <wp:wrapNone/>
            <wp:docPr id="5" name="Рисунок 5" descr="Цыганов 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Цыганов подпись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08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3135D5" w14:textId="77777777" w:rsidR="00B854D8" w:rsidRPr="00052B91" w:rsidRDefault="00B854D8" w:rsidP="00B854D8">
      <w:pPr>
        <w:tabs>
          <w:tab w:val="left" w:pos="4365"/>
        </w:tabs>
        <w:rPr>
          <w:sz w:val="26"/>
          <w:szCs w:val="26"/>
        </w:rPr>
      </w:pPr>
      <w:r w:rsidRPr="00052B91">
        <w:rPr>
          <w:sz w:val="26"/>
          <w:szCs w:val="26"/>
        </w:rPr>
        <w:tab/>
      </w:r>
    </w:p>
    <w:p w14:paraId="0BEB149C" w14:textId="2D95FBB1" w:rsidR="00B854D8" w:rsidRPr="00052B91" w:rsidRDefault="00B854D8" w:rsidP="00B854D8">
      <w:pPr>
        <w:tabs>
          <w:tab w:val="left" w:pos="8703"/>
        </w:tabs>
        <w:rPr>
          <w:sz w:val="26"/>
          <w:szCs w:val="26"/>
        </w:rPr>
      </w:pPr>
      <w:r>
        <w:rPr>
          <w:sz w:val="26"/>
          <w:szCs w:val="26"/>
        </w:rPr>
        <w:t>Начальник УРС</w:t>
      </w:r>
      <w:r w:rsidRPr="00D026E0">
        <w:rPr>
          <w:sz w:val="26"/>
          <w:szCs w:val="26"/>
        </w:rPr>
        <w:t xml:space="preserve">                       </w:t>
      </w:r>
      <w:r>
        <w:rPr>
          <w:sz w:val="26"/>
          <w:szCs w:val="26"/>
        </w:rPr>
        <w:t xml:space="preserve">          </w:t>
      </w:r>
      <w:r w:rsidRPr="00D026E0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                                                </w:t>
      </w:r>
      <w:r w:rsidRPr="00D026E0">
        <w:rPr>
          <w:sz w:val="26"/>
          <w:szCs w:val="26"/>
        </w:rPr>
        <w:t xml:space="preserve">   </w:t>
      </w:r>
      <w:r>
        <w:rPr>
          <w:sz w:val="26"/>
          <w:szCs w:val="26"/>
        </w:rPr>
        <w:t>Г.А. Цыганов</w:t>
      </w:r>
    </w:p>
    <w:p w14:paraId="54824B2F" w14:textId="77777777" w:rsidR="00B854D8" w:rsidRDefault="00B854D8" w:rsidP="00B854D8">
      <w:pPr>
        <w:rPr>
          <w:sz w:val="26"/>
          <w:szCs w:val="26"/>
        </w:rPr>
      </w:pPr>
    </w:p>
    <w:p w14:paraId="258B31DA" w14:textId="77777777" w:rsidR="00B854D8" w:rsidRPr="004300A5" w:rsidRDefault="00B854D8" w:rsidP="00B854D8">
      <w:pPr>
        <w:ind w:firstLine="0"/>
        <w:rPr>
          <w:sz w:val="26"/>
          <w:szCs w:val="26"/>
        </w:rPr>
      </w:pPr>
    </w:p>
    <w:p w14:paraId="34D40F01" w14:textId="76B2C122" w:rsidR="008841E3" w:rsidRPr="003B5F20" w:rsidRDefault="008841E3">
      <w:pPr>
        <w:rPr>
          <w:sz w:val="26"/>
          <w:szCs w:val="26"/>
        </w:rPr>
      </w:pPr>
    </w:p>
    <w:sectPr w:rsidR="008841E3" w:rsidRPr="003B5F20" w:rsidSect="00B854D8">
      <w:headerReference w:type="even" r:id="rId14"/>
      <w:pgSz w:w="12240" w:h="15840" w:code="1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13EDD5" w14:textId="77777777" w:rsidR="00D055AE" w:rsidRDefault="00D055AE">
      <w:r>
        <w:separator/>
      </w:r>
    </w:p>
  </w:endnote>
  <w:endnote w:type="continuationSeparator" w:id="0">
    <w:p w14:paraId="1CB55CA6" w14:textId="77777777" w:rsidR="00D055AE" w:rsidRDefault="00D05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43170C" w14:textId="77777777" w:rsidR="00D055AE" w:rsidRDefault="00D055AE">
      <w:r>
        <w:separator/>
      </w:r>
    </w:p>
  </w:footnote>
  <w:footnote w:type="continuationSeparator" w:id="0">
    <w:p w14:paraId="530C1AB3" w14:textId="77777777" w:rsidR="00D055AE" w:rsidRDefault="00D055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E3FA3"/>
    <w:rsid w:val="001167C5"/>
    <w:rsid w:val="003B5F20"/>
    <w:rsid w:val="003C4BA8"/>
    <w:rsid w:val="004F629F"/>
    <w:rsid w:val="00537A2D"/>
    <w:rsid w:val="007347F6"/>
    <w:rsid w:val="008841E3"/>
    <w:rsid w:val="008B4CD0"/>
    <w:rsid w:val="00903542"/>
    <w:rsid w:val="00914E41"/>
    <w:rsid w:val="0097780D"/>
    <w:rsid w:val="00AD429D"/>
    <w:rsid w:val="00B33412"/>
    <w:rsid w:val="00B854D8"/>
    <w:rsid w:val="00CB4317"/>
    <w:rsid w:val="00D055AE"/>
    <w:rsid w:val="00D4459E"/>
    <w:rsid w:val="00E02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1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D4459E"/>
    <w:rPr>
      <w:b/>
      <w:sz w:val="28"/>
    </w:rPr>
  </w:style>
  <w:style w:type="character" w:customStyle="1" w:styleId="10">
    <w:name w:val="Заголовок 1 Знак"/>
    <w:basedOn w:val="a1"/>
    <w:link w:val="1"/>
    <w:rsid w:val="000E3FA3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1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1"/>
    <w:link w:val="2"/>
    <w:rsid w:val="00D4459E"/>
    <w:rPr>
      <w:b/>
      <w:sz w:val="28"/>
    </w:rPr>
  </w:style>
  <w:style w:type="character" w:customStyle="1" w:styleId="10">
    <w:name w:val="Заголовок 1 Знак"/>
    <w:basedOn w:val="a1"/>
    <w:link w:val="1"/>
    <w:rsid w:val="000E3FA3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gi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ED2EA03E-6D4B-41C1-ADB7-7F99EB6B4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17</TotalTime>
  <Pages>4</Pages>
  <Words>906</Words>
  <Characters>6613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12</cp:revision>
  <cp:lastPrinted>2010-09-30T13:29:00Z</cp:lastPrinted>
  <dcterms:created xsi:type="dcterms:W3CDTF">2022-12-29T13:23:00Z</dcterms:created>
  <dcterms:modified xsi:type="dcterms:W3CDTF">2022-12-30T08:57:00Z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